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7A2F27" w14:textId="77A8D63B" w:rsidR="002D33FD" w:rsidRDefault="002D33FD" w:rsidP="002D33FD">
      <w:pPr>
        <w:pStyle w:val="NoSpacing"/>
      </w:pPr>
      <w:r>
        <w:rPr>
          <w:u w:val="single"/>
        </w:rPr>
        <w:t>Thomas MAGNUS</w:t>
      </w:r>
      <w:r>
        <w:t xml:space="preserve">       </w:t>
      </w:r>
      <w:r>
        <w:t>(fl.14</w:t>
      </w:r>
      <w:r>
        <w:t>95</w:t>
      </w:r>
      <w:r>
        <w:t>)</w:t>
      </w:r>
    </w:p>
    <w:p w14:paraId="426FB725" w14:textId="77777777" w:rsidR="002D33FD" w:rsidRDefault="002D33FD" w:rsidP="002D33FD">
      <w:pPr>
        <w:pStyle w:val="NoSpacing"/>
      </w:pPr>
      <w:r>
        <w:t xml:space="preserve">Rector of </w:t>
      </w:r>
      <w:proofErr w:type="spellStart"/>
      <w:r>
        <w:t>St.Gregory’s</w:t>
      </w:r>
      <w:proofErr w:type="spellEnd"/>
      <w:r>
        <w:t xml:space="preserve"> Church, </w:t>
      </w:r>
      <w:proofErr w:type="spellStart"/>
      <w:r>
        <w:t>Bedale</w:t>
      </w:r>
      <w:proofErr w:type="spellEnd"/>
      <w:r>
        <w:t>, North Riding of Yorkshire.</w:t>
      </w:r>
    </w:p>
    <w:p w14:paraId="52D1E753" w14:textId="77777777" w:rsidR="002D33FD" w:rsidRDefault="002D33FD" w:rsidP="002D33FD">
      <w:pPr>
        <w:pStyle w:val="NoSpacing"/>
      </w:pPr>
    </w:p>
    <w:p w14:paraId="59A42FAC" w14:textId="77777777" w:rsidR="002D33FD" w:rsidRDefault="002D33FD" w:rsidP="002D33FD">
      <w:pPr>
        <w:pStyle w:val="NoSpacing"/>
      </w:pPr>
    </w:p>
    <w:p w14:paraId="0AC5AF22" w14:textId="53A9E681" w:rsidR="002D33FD" w:rsidRDefault="002D33FD" w:rsidP="002D33FD">
      <w:pPr>
        <w:pStyle w:val="NoSpacing"/>
      </w:pPr>
      <w:r>
        <w:tab/>
        <w:t>14</w:t>
      </w:r>
      <w:r>
        <w:t>95</w:t>
      </w:r>
      <w:bookmarkStart w:id="0" w:name="_GoBack"/>
      <w:bookmarkEnd w:id="0"/>
      <w:r>
        <w:tab/>
        <w:t>He became Rector.</w:t>
      </w:r>
    </w:p>
    <w:p w14:paraId="5CDC5011" w14:textId="77777777" w:rsidR="002D33FD" w:rsidRDefault="002D33FD" w:rsidP="002D33FD">
      <w:pPr>
        <w:pStyle w:val="NoSpacing"/>
      </w:pPr>
      <w:r>
        <w:tab/>
      </w:r>
      <w:r>
        <w:tab/>
        <w:t>(from information in the church).</w:t>
      </w:r>
    </w:p>
    <w:p w14:paraId="0AF8762B" w14:textId="77777777" w:rsidR="002D33FD" w:rsidRDefault="002D33FD" w:rsidP="002D33FD">
      <w:pPr>
        <w:pStyle w:val="NoSpacing"/>
      </w:pPr>
    </w:p>
    <w:p w14:paraId="78DA08DD" w14:textId="77777777" w:rsidR="002D33FD" w:rsidRDefault="002D33FD" w:rsidP="002D33FD">
      <w:pPr>
        <w:pStyle w:val="NoSpacing"/>
      </w:pPr>
    </w:p>
    <w:p w14:paraId="5F92FDCB" w14:textId="77777777" w:rsidR="002D33FD" w:rsidRPr="00A0370B" w:rsidRDefault="002D33FD" w:rsidP="002D33FD">
      <w:pPr>
        <w:pStyle w:val="NoSpacing"/>
      </w:pPr>
      <w:r>
        <w:t>4 October 2019</w:t>
      </w:r>
    </w:p>
    <w:p w14:paraId="1E3E5A72" w14:textId="07252E9F" w:rsidR="006B2F86" w:rsidRPr="002D33FD" w:rsidRDefault="002D33FD" w:rsidP="00E71FC3">
      <w:pPr>
        <w:pStyle w:val="NoSpacing"/>
      </w:pPr>
    </w:p>
    <w:sectPr w:rsidR="006B2F86" w:rsidRPr="002D33F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B4FEDA" w14:textId="77777777" w:rsidR="002D33FD" w:rsidRDefault="002D33FD" w:rsidP="00E71FC3">
      <w:pPr>
        <w:spacing w:after="0" w:line="240" w:lineRule="auto"/>
      </w:pPr>
      <w:r>
        <w:separator/>
      </w:r>
    </w:p>
  </w:endnote>
  <w:endnote w:type="continuationSeparator" w:id="0">
    <w:p w14:paraId="3F274537" w14:textId="77777777" w:rsidR="002D33FD" w:rsidRDefault="002D33F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9345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209856" w14:textId="77777777" w:rsidR="002D33FD" w:rsidRDefault="002D33FD" w:rsidP="00E71FC3">
      <w:pPr>
        <w:spacing w:after="0" w:line="240" w:lineRule="auto"/>
      </w:pPr>
      <w:r>
        <w:separator/>
      </w:r>
    </w:p>
  </w:footnote>
  <w:footnote w:type="continuationSeparator" w:id="0">
    <w:p w14:paraId="3943ECEC" w14:textId="77777777" w:rsidR="002D33FD" w:rsidRDefault="002D33F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3FD"/>
    <w:rsid w:val="001A7C09"/>
    <w:rsid w:val="002D33F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C1724F"/>
  <w15:chartTrackingRefBased/>
  <w15:docId w15:val="{7F858456-26B4-4595-91EA-5F48BB40A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2019-10-04T19:20:00Z</dcterms:created>
  <dcterms:modified xsi:type="dcterms:W3CDTF">2019-10-04T19:21:00Z</dcterms:modified>
</cp:coreProperties>
</file>